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60218A" w:rsidTr="00962A32">
        <w:tc>
          <w:tcPr>
            <w:tcW w:w="13948" w:type="dxa"/>
            <w:gridSpan w:val="4"/>
          </w:tcPr>
          <w:p w:rsidR="0060218A" w:rsidRPr="0060218A" w:rsidRDefault="00C01E8D" w:rsidP="0060218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Science- Light and Shadows </w:t>
            </w:r>
          </w:p>
        </w:tc>
      </w:tr>
      <w:tr w:rsidR="0060218A" w:rsidTr="0060218A">
        <w:tc>
          <w:tcPr>
            <w:tcW w:w="3487" w:type="dxa"/>
          </w:tcPr>
          <w:p w:rsidR="0060218A" w:rsidRPr="0060218A" w:rsidRDefault="0060218A" w:rsidP="0060218A">
            <w:pPr>
              <w:jc w:val="center"/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60218A">
              <w:rPr>
                <w:rFonts w:ascii="Comic Sans MS" w:hAnsi="Comic Sans MS"/>
                <w:color w:val="00B050"/>
                <w:sz w:val="24"/>
                <w:szCs w:val="24"/>
              </w:rPr>
              <w:t>What I know already</w:t>
            </w:r>
          </w:p>
        </w:tc>
        <w:tc>
          <w:tcPr>
            <w:tcW w:w="3487" w:type="dxa"/>
          </w:tcPr>
          <w:p w:rsidR="0060218A" w:rsidRPr="0060218A" w:rsidRDefault="0060218A" w:rsidP="0060218A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60218A">
              <w:rPr>
                <w:rFonts w:ascii="Comic Sans MS" w:hAnsi="Comic Sans MS"/>
                <w:color w:val="FF0000"/>
                <w:sz w:val="24"/>
                <w:szCs w:val="24"/>
              </w:rPr>
              <w:t>What I would like to know</w:t>
            </w:r>
          </w:p>
        </w:tc>
        <w:tc>
          <w:tcPr>
            <w:tcW w:w="3487" w:type="dxa"/>
          </w:tcPr>
          <w:p w:rsidR="0060218A" w:rsidRPr="0060218A" w:rsidRDefault="0060218A" w:rsidP="0060218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0218A">
              <w:rPr>
                <w:rFonts w:ascii="Comic Sans MS" w:hAnsi="Comic Sans MS"/>
                <w:color w:val="0070C0"/>
                <w:sz w:val="24"/>
                <w:szCs w:val="24"/>
              </w:rPr>
              <w:t>How can I find out</w:t>
            </w:r>
          </w:p>
        </w:tc>
        <w:tc>
          <w:tcPr>
            <w:tcW w:w="3487" w:type="dxa"/>
          </w:tcPr>
          <w:p w:rsidR="0060218A" w:rsidRPr="0060218A" w:rsidRDefault="0060218A" w:rsidP="0060218A">
            <w:pPr>
              <w:jc w:val="center"/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60218A">
              <w:rPr>
                <w:rFonts w:ascii="Comic Sans MS" w:hAnsi="Comic Sans MS"/>
                <w:color w:val="00B050"/>
                <w:sz w:val="24"/>
                <w:szCs w:val="24"/>
              </w:rPr>
              <w:t>What have I learnt?</w:t>
            </w:r>
          </w:p>
        </w:tc>
      </w:tr>
      <w:tr w:rsidR="0060218A" w:rsidTr="0060218A">
        <w:trPr>
          <w:trHeight w:val="7928"/>
        </w:trPr>
        <w:tc>
          <w:tcPr>
            <w:tcW w:w="3487" w:type="dxa"/>
          </w:tcPr>
          <w:p w:rsidR="0060218A" w:rsidRDefault="0060218A"/>
        </w:tc>
        <w:tc>
          <w:tcPr>
            <w:tcW w:w="3487" w:type="dxa"/>
          </w:tcPr>
          <w:p w:rsidR="0060218A" w:rsidRDefault="0060218A"/>
        </w:tc>
        <w:tc>
          <w:tcPr>
            <w:tcW w:w="3487" w:type="dxa"/>
          </w:tcPr>
          <w:p w:rsidR="0060218A" w:rsidRDefault="0060218A"/>
        </w:tc>
        <w:tc>
          <w:tcPr>
            <w:tcW w:w="3487" w:type="dxa"/>
          </w:tcPr>
          <w:p w:rsidR="0060218A" w:rsidRDefault="0060218A"/>
        </w:tc>
        <w:bookmarkStart w:id="0" w:name="_GoBack"/>
        <w:bookmarkEnd w:id="0"/>
      </w:tr>
    </w:tbl>
    <w:p w:rsidR="006C7B3B" w:rsidRDefault="00D903F1"/>
    <w:sectPr w:rsidR="006C7B3B" w:rsidSect="0060218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18A"/>
    <w:rsid w:val="00575BFD"/>
    <w:rsid w:val="0060218A"/>
    <w:rsid w:val="00676071"/>
    <w:rsid w:val="006A0A24"/>
    <w:rsid w:val="00C01E8D"/>
    <w:rsid w:val="00D9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0EFEA"/>
  <w15:chartTrackingRefBased/>
  <w15:docId w15:val="{D02A7ABB-16B7-497D-91BD-7D0A7B49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2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1E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E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DD98447E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Jack Hoare</cp:lastModifiedBy>
  <cp:revision>2</cp:revision>
  <cp:lastPrinted>2021-01-07T11:38:00Z</cp:lastPrinted>
  <dcterms:created xsi:type="dcterms:W3CDTF">2021-01-07T12:24:00Z</dcterms:created>
  <dcterms:modified xsi:type="dcterms:W3CDTF">2021-01-07T12:24:00Z</dcterms:modified>
</cp:coreProperties>
</file>